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36" w:rsidRDefault="007D2F36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D2F36" w:rsidRDefault="007D2F36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D2F36" w:rsidRDefault="007D2F36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7D2F36" w:rsidRDefault="007D2F36" w:rsidP="005E7ED4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D2F36">
        <w:tc>
          <w:tcPr>
            <w:tcW w:w="1384" w:type="dxa"/>
            <w:vMerge w:val="restart"/>
            <w:vAlign w:val="center"/>
          </w:tcPr>
          <w:p w:rsidR="007D2F36" w:rsidRDefault="007D2F36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7D2F36" w:rsidRDefault="007D2F36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7D2F36" w:rsidRDefault="007D2F36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D2F36" w:rsidRDefault="007D2F36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D2F36" w:rsidRDefault="007D2F36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D2F36" w:rsidRDefault="007D2F36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7D2F36" w:rsidRDefault="007D2F36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D2F36" w:rsidRDefault="007D2F36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D2F36" w:rsidRDefault="007D2F36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D2F36">
        <w:tc>
          <w:tcPr>
            <w:tcW w:w="1384" w:type="dxa"/>
            <w:vMerge/>
            <w:vAlign w:val="center"/>
          </w:tcPr>
          <w:p w:rsidR="007D2F36" w:rsidRDefault="007D2F36" w:rsidP="00234DF2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7D2F36" w:rsidRDefault="007D2F36" w:rsidP="00234DF2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7D2F36" w:rsidRPr="00EB7646" w:rsidRDefault="007D2F36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D2F36" w:rsidRPr="00EB7646" w:rsidRDefault="007D2F36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D2F36" w:rsidRPr="00EB7646" w:rsidRDefault="007D2F36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D2F36" w:rsidRPr="00EB7646" w:rsidRDefault="007D2F36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D2F36" w:rsidRPr="00EB7646" w:rsidRDefault="007D2F36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D2F36" w:rsidRPr="00EB7646" w:rsidRDefault="007D2F36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D2F36" w:rsidRPr="00EB7646" w:rsidRDefault="007D2F36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D2F36" w:rsidRDefault="007D2F36" w:rsidP="00234DF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D2F36" w:rsidRDefault="007D2F36" w:rsidP="00234DF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D2F36" w:rsidRDefault="007D2F36" w:rsidP="00234DF2">
            <w:pPr>
              <w:rPr>
                <w:lang w:eastAsia="en-US"/>
              </w:rPr>
            </w:pPr>
          </w:p>
        </w:tc>
      </w:tr>
      <w:tr w:rsidR="007D2F36">
        <w:trPr>
          <w:trHeight w:val="1597"/>
        </w:trPr>
        <w:tc>
          <w:tcPr>
            <w:tcW w:w="1384" w:type="dxa"/>
          </w:tcPr>
          <w:p w:rsidR="007D2F36" w:rsidRPr="00EB7646" w:rsidRDefault="007D2F36" w:rsidP="00234DF2">
            <w:pPr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Фролова О.А.</w:t>
            </w:r>
          </w:p>
        </w:tc>
        <w:tc>
          <w:tcPr>
            <w:tcW w:w="1602" w:type="dxa"/>
          </w:tcPr>
          <w:p w:rsidR="007D2F36" w:rsidRDefault="007D2F36" w:rsidP="00EB764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МБУ ДО «</w:t>
            </w:r>
            <w:r w:rsidRPr="00EB7646">
              <w:rPr>
                <w:color w:val="333333"/>
                <w:lang w:eastAsia="en-US"/>
              </w:rPr>
              <w:t>Еткульск</w:t>
            </w:r>
            <w:r>
              <w:rPr>
                <w:color w:val="333333"/>
                <w:lang w:eastAsia="en-US"/>
              </w:rPr>
              <w:t>ий</w:t>
            </w:r>
          </w:p>
          <w:p w:rsidR="007D2F36" w:rsidRPr="00EB7646" w:rsidRDefault="007D2F36" w:rsidP="00EB764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РДДТ»</w:t>
            </w:r>
          </w:p>
        </w:tc>
        <w:tc>
          <w:tcPr>
            <w:tcW w:w="1079" w:type="dxa"/>
          </w:tcPr>
          <w:p w:rsidR="007D2F36" w:rsidRDefault="007D2F36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7D2F36" w:rsidRDefault="007D2F36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7D2F36" w:rsidRDefault="007D2F36" w:rsidP="00234DF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2F36" w:rsidRPr="00EB7646" w:rsidRDefault="007D2F36" w:rsidP="00234DF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  <w:p w:rsidR="007D2F36" w:rsidRPr="00EB7646" w:rsidRDefault="007D2F36" w:rsidP="00EB764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  <w:p w:rsidR="007D2F36" w:rsidRPr="00EB7646" w:rsidRDefault="007D2F36" w:rsidP="005E7ED4">
            <w:pPr>
              <w:rPr>
                <w:color w:val="333333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D2F36" w:rsidRDefault="007D2F36" w:rsidP="005E7E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61,7</w:t>
            </w:r>
          </w:p>
          <w:p w:rsidR="007D2F36" w:rsidRDefault="007D2F36" w:rsidP="005E7ED4">
            <w:pPr>
              <w:rPr>
                <w:color w:val="333333"/>
                <w:lang w:eastAsia="en-US"/>
              </w:rPr>
            </w:pPr>
          </w:p>
          <w:p w:rsidR="007D2F36" w:rsidRDefault="007D2F36" w:rsidP="005E7ED4">
            <w:pPr>
              <w:rPr>
                <w:color w:val="333333"/>
                <w:lang w:eastAsia="en-US"/>
              </w:rPr>
            </w:pPr>
          </w:p>
          <w:p w:rsidR="007D2F36" w:rsidRPr="00EB7646" w:rsidRDefault="007D2F36" w:rsidP="005E7E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754</w:t>
            </w:r>
          </w:p>
          <w:p w:rsidR="007D2F36" w:rsidRPr="00EB7646" w:rsidRDefault="007D2F36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7D2F36" w:rsidRPr="00EB7646" w:rsidRDefault="007D2F36" w:rsidP="00EB7646">
            <w:pPr>
              <w:jc w:val="center"/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Россия</w:t>
            </w:r>
          </w:p>
          <w:p w:rsidR="007D2F36" w:rsidRPr="00EB7646" w:rsidRDefault="007D2F36" w:rsidP="00EB7646">
            <w:pPr>
              <w:jc w:val="center"/>
              <w:rPr>
                <w:color w:val="333333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333333"/>
                <w:lang w:eastAsia="en-US"/>
              </w:rPr>
            </w:pPr>
          </w:p>
          <w:p w:rsidR="007D2F36" w:rsidRDefault="007D2F36" w:rsidP="00DF21C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7D2F36" w:rsidRPr="00EB7646" w:rsidRDefault="007D2F36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7D2F36" w:rsidRDefault="007D2F36" w:rsidP="00234DF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2F36" w:rsidRPr="00EB7646" w:rsidRDefault="007D2F36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D2F36" w:rsidRPr="00EB7646" w:rsidRDefault="007D2F36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7D2F36" w:rsidRDefault="007D2F36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7D2F36" w:rsidRPr="00EB7646" w:rsidRDefault="007D2F36" w:rsidP="00234DF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436055,02</w:t>
            </w:r>
          </w:p>
        </w:tc>
        <w:tc>
          <w:tcPr>
            <w:tcW w:w="1740" w:type="dxa"/>
          </w:tcPr>
          <w:p w:rsidR="007D2F36" w:rsidRPr="00EB7646" w:rsidRDefault="007D2F36" w:rsidP="00234DF2">
            <w:pPr>
              <w:rPr>
                <w:color w:val="333333"/>
                <w:lang w:val="en-US" w:eastAsia="en-US"/>
              </w:rPr>
            </w:pPr>
          </w:p>
        </w:tc>
      </w:tr>
      <w:tr w:rsidR="007D2F36">
        <w:trPr>
          <w:trHeight w:val="839"/>
        </w:trPr>
        <w:tc>
          <w:tcPr>
            <w:tcW w:w="1384" w:type="dxa"/>
          </w:tcPr>
          <w:p w:rsidR="007D2F36" w:rsidRDefault="007D2F36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D2F36" w:rsidRDefault="007D2F36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EB7646">
              <w:rPr>
                <w:color w:val="800000"/>
                <w:lang w:eastAsia="en-US"/>
              </w:rPr>
              <w:t>Квартира</w:t>
            </w:r>
          </w:p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61,7</w:t>
            </w:r>
          </w:p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754</w:t>
            </w:r>
          </w:p>
        </w:tc>
        <w:tc>
          <w:tcPr>
            <w:tcW w:w="1080" w:type="dxa"/>
          </w:tcPr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Россия</w:t>
            </w:r>
          </w:p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379120,77</w:t>
            </w:r>
          </w:p>
        </w:tc>
        <w:tc>
          <w:tcPr>
            <w:tcW w:w="1740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</w:p>
        </w:tc>
      </w:tr>
      <w:tr w:rsidR="007D2F36">
        <w:tc>
          <w:tcPr>
            <w:tcW w:w="1384" w:type="dxa"/>
          </w:tcPr>
          <w:p w:rsidR="007D2F36" w:rsidRDefault="007D2F36" w:rsidP="00EA03A7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D2F36" w:rsidRPr="00EB7646" w:rsidRDefault="007D2F36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D2F36" w:rsidRPr="00EB7646" w:rsidRDefault="007D2F36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D2F36" w:rsidRPr="00EB7646" w:rsidRDefault="007D2F36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D2F36" w:rsidRDefault="007D2F36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</w:p>
          <w:p w:rsidR="007D2F36" w:rsidRDefault="007D2F36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Квартира</w:t>
            </w:r>
          </w:p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Земельный участок</w:t>
            </w:r>
          </w:p>
        </w:tc>
        <w:tc>
          <w:tcPr>
            <w:tcW w:w="1080" w:type="dxa"/>
          </w:tcPr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61,7</w:t>
            </w:r>
          </w:p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754</w:t>
            </w:r>
          </w:p>
        </w:tc>
        <w:tc>
          <w:tcPr>
            <w:tcW w:w="1080" w:type="dxa"/>
          </w:tcPr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Россия</w:t>
            </w:r>
          </w:p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Default="007D2F36" w:rsidP="00EB7646">
            <w:pPr>
              <w:jc w:val="center"/>
              <w:rPr>
                <w:color w:val="800000"/>
                <w:lang w:eastAsia="en-US"/>
              </w:rPr>
            </w:pPr>
          </w:p>
          <w:p w:rsidR="007D2F36" w:rsidRPr="00EB7646" w:rsidRDefault="007D2F36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7D2F36" w:rsidRPr="00EB7646" w:rsidRDefault="007D2F36" w:rsidP="00234DF2">
            <w:pPr>
              <w:rPr>
                <w:color w:val="800000"/>
                <w:lang w:eastAsia="en-US"/>
              </w:rPr>
            </w:pPr>
          </w:p>
        </w:tc>
      </w:tr>
    </w:tbl>
    <w:p w:rsidR="007D2F36" w:rsidRDefault="007D2F36" w:rsidP="005E7ED4">
      <w:pPr>
        <w:rPr>
          <w:color w:val="800000"/>
        </w:rPr>
      </w:pPr>
    </w:p>
    <w:p w:rsidR="007D2F36" w:rsidRDefault="007D2F36" w:rsidP="005E7ED4"/>
    <w:sectPr w:rsidR="007D2F36" w:rsidSect="00EA03A7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ED4"/>
    <w:rsid w:val="000A15E8"/>
    <w:rsid w:val="00234DF2"/>
    <w:rsid w:val="002546AC"/>
    <w:rsid w:val="0026756D"/>
    <w:rsid w:val="00284B6F"/>
    <w:rsid w:val="00313BE8"/>
    <w:rsid w:val="004114B1"/>
    <w:rsid w:val="004C527C"/>
    <w:rsid w:val="004E2AE2"/>
    <w:rsid w:val="00587E16"/>
    <w:rsid w:val="005E7ED4"/>
    <w:rsid w:val="005F0CFB"/>
    <w:rsid w:val="00627217"/>
    <w:rsid w:val="00681773"/>
    <w:rsid w:val="007D2F36"/>
    <w:rsid w:val="007D6FF5"/>
    <w:rsid w:val="00956076"/>
    <w:rsid w:val="00AB2060"/>
    <w:rsid w:val="00C027D7"/>
    <w:rsid w:val="00CA60E9"/>
    <w:rsid w:val="00CD0677"/>
    <w:rsid w:val="00DF21C6"/>
    <w:rsid w:val="00E2688F"/>
    <w:rsid w:val="00EA03A7"/>
    <w:rsid w:val="00EB7646"/>
    <w:rsid w:val="00F06288"/>
    <w:rsid w:val="00F84576"/>
    <w:rsid w:val="00FB278A"/>
    <w:rsid w:val="00FF5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ED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7ED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69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2</Pages>
  <Words>144</Words>
  <Characters>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2014-05-08T06:35:00Z</dcterms:created>
  <dcterms:modified xsi:type="dcterms:W3CDTF">2016-04-28T04:11:00Z</dcterms:modified>
</cp:coreProperties>
</file>